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720013D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BF0392">
        <w:rPr>
          <w:rFonts w:hint="eastAsia"/>
          <w:b/>
          <w:noProof/>
          <w:sz w:val="24"/>
          <w:lang w:eastAsia="ja-JP"/>
        </w:rPr>
        <w:t xml:space="preserve"> WG4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F053D2">
        <w:rPr>
          <w:rFonts w:hint="eastAsia"/>
          <w:b/>
          <w:noProof/>
          <w:sz w:val="24"/>
          <w:lang w:eastAsia="ja-JP"/>
        </w:rPr>
        <w:t>7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1235DF">
        <w:rPr>
          <w:rFonts w:hint="eastAsia"/>
          <w:b/>
          <w:noProof/>
          <w:sz w:val="24"/>
          <w:lang w:eastAsia="ja-JP"/>
        </w:rPr>
        <w:t>4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A82FD5">
        <w:rPr>
          <w:rFonts w:hint="eastAsia"/>
          <w:b/>
          <w:noProof/>
          <w:sz w:val="24"/>
          <w:lang w:eastAsia="ja-JP"/>
        </w:rPr>
        <w:t>2</w:t>
      </w:r>
      <w:r w:rsidR="006975DF">
        <w:rPr>
          <w:rFonts w:hint="eastAsia"/>
          <w:b/>
          <w:noProof/>
          <w:sz w:val="24"/>
          <w:lang w:eastAsia="ja-JP"/>
        </w:rPr>
        <w:t>0310</w:t>
      </w:r>
    </w:p>
    <w:p w14:paraId="2E6EBB37" w14:textId="2C39CB03" w:rsidR="006A45BA" w:rsidRPr="00572866" w:rsidRDefault="00F053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Dallas</w:t>
      </w:r>
      <w:r w:rsidR="004F00AC">
        <w:rPr>
          <w:b/>
          <w:noProof/>
          <w:sz w:val="24"/>
        </w:rPr>
        <w:t>, USA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November</w:t>
      </w:r>
      <w:r w:rsidR="000E4F7C" w:rsidRPr="000E4F7C">
        <w:rPr>
          <w:b/>
          <w:noProof/>
          <w:sz w:val="24"/>
        </w:rPr>
        <w:t xml:space="preserve"> </w:t>
      </w:r>
      <w:r w:rsidR="0073314F">
        <w:rPr>
          <w:rFonts w:hint="eastAsia"/>
          <w:b/>
          <w:noProof/>
          <w:sz w:val="24"/>
          <w:lang w:eastAsia="ja-JP"/>
        </w:rPr>
        <w:t>17-21</w:t>
      </w:r>
      <w:r w:rsidR="000E4F7C" w:rsidRPr="000E4F7C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319D0976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F46371">
        <w:rPr>
          <w:rFonts w:ascii="Arial" w:hAnsi="Arial" w:hint="eastAsia"/>
          <w:b/>
          <w:sz w:val="24"/>
          <w:szCs w:val="24"/>
          <w:lang w:val="en-US" w:eastAsia="ja-JP"/>
        </w:rPr>
        <w:t>, NTT DOCOMO, SoftBank</w:t>
      </w:r>
      <w:r w:rsidR="00EE7B6B">
        <w:rPr>
          <w:rFonts w:ascii="Arial" w:hAnsi="Arial" w:hint="eastAsia"/>
          <w:b/>
          <w:sz w:val="24"/>
          <w:szCs w:val="24"/>
          <w:lang w:val="en-US" w:eastAsia="ja-JP"/>
        </w:rPr>
        <w:t xml:space="preserve"> </w:t>
      </w:r>
    </w:p>
    <w:p w14:paraId="2FADA241" w14:textId="45C9DF28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introduction of a new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7080CD54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40684">
        <w:rPr>
          <w:rFonts w:ascii="Arial" w:hAnsi="Arial" w:hint="eastAsia"/>
          <w:b/>
          <w:sz w:val="24"/>
          <w:szCs w:val="24"/>
          <w:lang w:eastAsia="ja-JP"/>
        </w:rPr>
        <w:t>Information</w:t>
      </w:r>
    </w:p>
    <w:p w14:paraId="46688BF0" w14:textId="18520B13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E654B">
        <w:rPr>
          <w:rFonts w:ascii="Arial" w:hAnsi="Arial" w:hint="eastAsia"/>
          <w:b/>
          <w:sz w:val="24"/>
          <w:szCs w:val="24"/>
          <w:lang w:eastAsia="ja-JP"/>
        </w:rPr>
        <w:t>13.2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3882DE8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9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3895FBF4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having same frequency ranges as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7AFE533D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>On the other hand, a technical complexity of n74 is found from UE implementation point of view. This is mainly because the 5MHz gap between UL/DL of n74 is too narrow as known well. Nowadays, no n74 UE products are still provided eventually.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lastRenderedPageBreak/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60C275C8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4CD0FE4B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 as follows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7777777" w:rsidR="00E5482A" w:rsidRPr="00E5482A" w:rsidRDefault="00E5482A" w:rsidP="00E5482A">
      <w:pPr>
        <w:spacing w:after="0"/>
        <w:rPr>
          <w:bCs/>
          <w:iCs/>
          <w:lang w:eastAsia="ja-JP"/>
        </w:rPr>
      </w:pP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i/>
                <w:iCs/>
                <w:color w:val="262626"/>
                <w:kern w:val="24"/>
                <w:sz w:val="18"/>
                <w:szCs w:val="18"/>
                <w:lang w:eastAsia="ja-JP"/>
              </w:rPr>
              <w:t xml:space="preserve">channel bandwidth 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77777777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 both the new NR band for 1.5GHz and B11/B21 with common single duplexer.</w:t>
      </w:r>
    </w:p>
    <w:p w14:paraId="09D5ED38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FC2002B" w14:textId="409EB5CB" w:rsidR="0040240E" w:rsidRPr="00F53ED8" w:rsidRDefault="00E5482A" w:rsidP="0040240E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Reuse the RAN4 requirements of n74 as much as possible</w:t>
      </w:r>
    </w:p>
    <w:p w14:paraId="408D489D" w14:textId="77777777" w:rsidR="0040240E" w:rsidRDefault="0040240E" w:rsidP="0040240E">
      <w:pPr>
        <w:spacing w:after="0"/>
        <w:rPr>
          <w:bCs/>
          <w:lang w:eastAsia="ja-JP"/>
        </w:rPr>
      </w:pP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EB6C02" w14:textId="7D95ACA8" w:rsidR="0040240E" w:rsidRPr="006953B6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E28C0E6" w14:textId="77777777" w:rsidR="0040240E" w:rsidRDefault="0040240E" w:rsidP="0040240E">
      <w:pPr>
        <w:spacing w:after="0"/>
        <w:rPr>
          <w:lang w:eastAsia="ja-JP"/>
        </w:rPr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5AF55A4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79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1F2B08E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4B0F4D83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2DAF20C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A01DB4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E31BD6" w:rsidRPr="00251D80" w14:paraId="77D4A09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966" w14:textId="05A79FDB" w:rsidR="00E31BD6" w:rsidRPr="00E43A4B" w:rsidRDefault="00E31BD6" w:rsidP="00E31BD6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AA3" w14:textId="0AAC462A" w:rsidR="00E31BD6" w:rsidRPr="00E43A4B" w:rsidRDefault="00E31BD6" w:rsidP="00E31BD6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43733">
              <w:rPr>
                <w:sz w:val="16"/>
                <w:szCs w:val="16"/>
                <w:lang w:eastAsia="ja-JP"/>
              </w:rPr>
              <w:t>NR; User Equipment (UE) radio transmission and reception;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8BFA" w14:textId="44847AC5" w:rsidR="00E31BD6" w:rsidRPr="00E43A4B" w:rsidRDefault="00E31BD6" w:rsidP="00E31BD6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A1BF8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AB7" w14:textId="0F1E69AD" w:rsidR="00E31BD6" w:rsidRPr="00E43A4B" w:rsidRDefault="00E31BD6" w:rsidP="00E31BD6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966AB3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A1BF8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62C21F2F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A1BF8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4C334A9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A1BF8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66C1F1CD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A1BF8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21FF87D3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65A115" w14:textId="4A4C8E95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E15E1F" w14:textId="7C59959B" w:rsidR="00610BB2" w:rsidRPr="00E43A4B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E4ADA5" w14:textId="4A41EB0F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E6595F" w14:textId="5DE371E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40493A22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47A05" w14:textId="663FC3CF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19F566" w14:textId="3747C6C0" w:rsidR="00610BB2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E80CF7" w14:textId="41541A58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464170" w14:textId="52837703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1563626F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D5FF5D" w14:textId="180151AB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B2813A" w14:textId="6C22DDA0" w:rsidR="00610BB2" w:rsidRPr="006453D7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val="es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14843B" w14:textId="7C82FB6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21B681" w14:textId="47F2B6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6983C2C9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5B47B" w14:textId="5619A855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898065" w14:textId="2388A325" w:rsidR="00610BB2" w:rsidRPr="003E2AF1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0F4E86" w14:textId="0E9CF0C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444E7C" w14:textId="35CCDEF3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2525616E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67A25C" w14:textId="36EC7B1E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CC75B1" w14:textId="7DF37B7C" w:rsidR="00610BB2" w:rsidRPr="003E2AF1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CBF214" w14:textId="1126974F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129686" w14:textId="1087763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00EFBB55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D0B3A9" w14:textId="7BD7F9AF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894638" w14:textId="2792A364" w:rsidR="00610BB2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579482" w14:textId="02B5B29D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E9019D" w14:textId="0F91E88F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18FE844A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7E3C20" w14:textId="50116D8E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56925" w14:textId="15E9D543" w:rsidR="00610BB2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2FA242" w14:textId="181EBE0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709485" w14:textId="6E6C711F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  <w:tr w:rsidR="00610BB2" w:rsidRPr="00251D80" w14:paraId="2A71DE2F" w14:textId="77777777" w:rsidTr="0084361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13EC92" w14:textId="03A7ACAE" w:rsidR="00610BB2" w:rsidRPr="00A37FD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[</w:t>
            </w:r>
            <w:r>
              <w:rPr>
                <w:sz w:val="16"/>
                <w:szCs w:val="16"/>
              </w:rPr>
              <w:t>38.307</w:t>
            </w:r>
            <w:r>
              <w:rPr>
                <w:rFonts w:hint="eastAsia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779E0" w14:textId="64DA9047" w:rsidR="00610BB2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NR; Requirements on User Equipments (UEs) supporting a release-independent frequency band.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BB623C" w14:textId="513CB20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A1BF8">
              <w:rPr>
                <w:rFonts w:cs="Arial" w:hint="eastAsia"/>
                <w:iCs/>
                <w:sz w:val="16"/>
                <w:szCs w:val="16"/>
                <w:lang w:eastAsia="ja-JP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B48C28" w14:textId="1EAAA49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77777777" w:rsidR="00610BB2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74D" w14:textId="77777777" w:rsidR="00610BB2" w:rsidRPr="00F43733" w:rsidRDefault="00610BB2" w:rsidP="00610BB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77777777" w:rsidR="00610BB2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77777777" w:rsidR="00610BB2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a9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80F9F94" w:rsidR="006E1FDA" w:rsidRPr="00AB4161" w:rsidRDefault="00AB4161" w:rsidP="0033027D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F62B89A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[NTT DOCOMO]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950DED0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[SoftBank]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08611C1" w:rsidR="00AE142A" w:rsidRDefault="00AE142A" w:rsidP="00AE142A">
            <w:pPr>
              <w:pStyle w:val="TAL"/>
              <w:rPr>
                <w:lang w:eastAsia="ja-JP"/>
              </w:rPr>
            </w:pP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483E67B8" w:rsidR="00AE142A" w:rsidRDefault="00AE142A" w:rsidP="00AE142A">
            <w:pPr>
              <w:pStyle w:val="TAL"/>
              <w:rPr>
                <w:lang w:eastAsia="ja-JP"/>
              </w:rPr>
            </w:pP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1D1DE2B3" w:rsidR="00AE142A" w:rsidRDefault="00AE142A" w:rsidP="00AE142A">
            <w:pPr>
              <w:pStyle w:val="TAL"/>
              <w:rPr>
                <w:lang w:eastAsia="ja-JP"/>
              </w:rPr>
            </w:pP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5799F44F" w:rsidR="00AE142A" w:rsidRDefault="00AE142A" w:rsidP="00AE142A">
            <w:pPr>
              <w:pStyle w:val="TAL"/>
              <w:rPr>
                <w:lang w:eastAsia="ja-JP"/>
              </w:rPr>
            </w:pP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7777777" w:rsidR="00AE142A" w:rsidRDefault="00AE142A" w:rsidP="00AE142A">
            <w:pPr>
              <w:pStyle w:val="TAL"/>
            </w:pP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77777777" w:rsidR="00AE142A" w:rsidRDefault="00AE142A" w:rsidP="00AE142A">
            <w:pPr>
              <w:pStyle w:val="TAL"/>
            </w:pP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77777777" w:rsidR="00AE142A" w:rsidRDefault="00AE142A" w:rsidP="00AE142A">
            <w:pPr>
              <w:pStyle w:val="TAL"/>
            </w:pPr>
          </w:p>
        </w:tc>
      </w:tr>
      <w:tr w:rsidR="00AE142A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77777777" w:rsidR="00AE142A" w:rsidRDefault="00AE142A" w:rsidP="00AE142A">
            <w:pPr>
              <w:pStyle w:val="TAL"/>
            </w:pPr>
          </w:p>
        </w:tc>
      </w:tr>
      <w:tr w:rsidR="00AE142A" w14:paraId="75DE90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75397" w14:textId="77777777" w:rsidR="00AE142A" w:rsidRDefault="00AE142A" w:rsidP="00AE142A">
            <w:pPr>
              <w:pStyle w:val="TAL"/>
            </w:pPr>
          </w:p>
        </w:tc>
      </w:tr>
      <w:tr w:rsidR="00AE142A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77777777" w:rsidR="00AE142A" w:rsidRDefault="00AE142A" w:rsidP="00AE142A">
            <w:pPr>
              <w:pStyle w:val="TAL"/>
            </w:pPr>
          </w:p>
        </w:tc>
      </w:tr>
      <w:tr w:rsidR="00AE142A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77777777" w:rsidR="00AE142A" w:rsidRDefault="00AE142A" w:rsidP="00AE142A">
            <w:pPr>
              <w:pStyle w:val="TAL"/>
            </w:pPr>
          </w:p>
        </w:tc>
      </w:tr>
      <w:tr w:rsidR="00AE142A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77777777" w:rsidR="00AE142A" w:rsidRDefault="00AE142A" w:rsidP="00AE142A">
            <w:pPr>
              <w:pStyle w:val="TAL"/>
            </w:pP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842C0E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3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DA140" w14:textId="77777777" w:rsidR="00842C0E" w:rsidRDefault="00842C0E">
      <w:r>
        <w:separator/>
      </w:r>
    </w:p>
  </w:endnote>
  <w:endnote w:type="continuationSeparator" w:id="0">
    <w:p w14:paraId="7C77588B" w14:textId="77777777" w:rsidR="00842C0E" w:rsidRDefault="0084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9566" w14:textId="77777777" w:rsidR="00842C0E" w:rsidRDefault="00842C0E">
      <w:r>
        <w:separator/>
      </w:r>
    </w:p>
  </w:footnote>
  <w:footnote w:type="continuationSeparator" w:id="0">
    <w:p w14:paraId="57935EF6" w14:textId="77777777" w:rsidR="00842C0E" w:rsidRDefault="00842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846DE"/>
    <w:rsid w:val="000A1E3F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E67C1"/>
    <w:rsid w:val="001001BD"/>
    <w:rsid w:val="00101936"/>
    <w:rsid w:val="00102222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F2C20"/>
    <w:rsid w:val="001F7EB4"/>
    <w:rsid w:val="002000C2"/>
    <w:rsid w:val="00205F25"/>
    <w:rsid w:val="00221B1E"/>
    <w:rsid w:val="002252AE"/>
    <w:rsid w:val="00240DCD"/>
    <w:rsid w:val="002468A1"/>
    <w:rsid w:val="0024786B"/>
    <w:rsid w:val="00251D80"/>
    <w:rsid w:val="00254FB5"/>
    <w:rsid w:val="002640E5"/>
    <w:rsid w:val="0026436F"/>
    <w:rsid w:val="0026606E"/>
    <w:rsid w:val="00270BDC"/>
    <w:rsid w:val="00270BFD"/>
    <w:rsid w:val="0027433E"/>
    <w:rsid w:val="00276403"/>
    <w:rsid w:val="002847C3"/>
    <w:rsid w:val="002B3269"/>
    <w:rsid w:val="002C1C50"/>
    <w:rsid w:val="002D1D1C"/>
    <w:rsid w:val="002D5583"/>
    <w:rsid w:val="002D5886"/>
    <w:rsid w:val="002E3EFC"/>
    <w:rsid w:val="002E6A7D"/>
    <w:rsid w:val="002E7A9E"/>
    <w:rsid w:val="002F3C41"/>
    <w:rsid w:val="002F6C5C"/>
    <w:rsid w:val="0030045C"/>
    <w:rsid w:val="0030588A"/>
    <w:rsid w:val="00306A92"/>
    <w:rsid w:val="003127D3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3E1D"/>
    <w:rsid w:val="003F7142"/>
    <w:rsid w:val="003F7B3D"/>
    <w:rsid w:val="0040240E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681"/>
    <w:rsid w:val="004A40BE"/>
    <w:rsid w:val="004A669B"/>
    <w:rsid w:val="004A6A60"/>
    <w:rsid w:val="004B2F95"/>
    <w:rsid w:val="004B33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A032D"/>
    <w:rsid w:val="005A1BF8"/>
    <w:rsid w:val="005C29F7"/>
    <w:rsid w:val="005C4F58"/>
    <w:rsid w:val="005C5E8D"/>
    <w:rsid w:val="005C78F2"/>
    <w:rsid w:val="005D057C"/>
    <w:rsid w:val="005D3FEC"/>
    <w:rsid w:val="005D44BE"/>
    <w:rsid w:val="005E088B"/>
    <w:rsid w:val="005E654B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42C0E"/>
    <w:rsid w:val="00843616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2D09"/>
    <w:rsid w:val="008B519F"/>
    <w:rsid w:val="008C0E78"/>
    <w:rsid w:val="008C537F"/>
    <w:rsid w:val="008D52CF"/>
    <w:rsid w:val="008D658B"/>
    <w:rsid w:val="008F1F19"/>
    <w:rsid w:val="00905535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70AD0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A6E"/>
    <w:rsid w:val="00A47445"/>
    <w:rsid w:val="00A55459"/>
    <w:rsid w:val="00A6656B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B4161"/>
    <w:rsid w:val="00AB58BF"/>
    <w:rsid w:val="00AC720C"/>
    <w:rsid w:val="00AD0751"/>
    <w:rsid w:val="00AD77C4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55FA0"/>
    <w:rsid w:val="00B567D1"/>
    <w:rsid w:val="00B73B4C"/>
    <w:rsid w:val="00B73F75"/>
    <w:rsid w:val="00B8483E"/>
    <w:rsid w:val="00B906ED"/>
    <w:rsid w:val="00B946CD"/>
    <w:rsid w:val="00B96481"/>
    <w:rsid w:val="00BA3A53"/>
    <w:rsid w:val="00BA3C54"/>
    <w:rsid w:val="00BA4095"/>
    <w:rsid w:val="00BA5B43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F6810"/>
    <w:rsid w:val="00CF6B74"/>
    <w:rsid w:val="00D06117"/>
    <w:rsid w:val="00D11017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B07D7"/>
    <w:rsid w:val="00EC3039"/>
    <w:rsid w:val="00EC5235"/>
    <w:rsid w:val="00ED6B03"/>
    <w:rsid w:val="00ED7A5B"/>
    <w:rsid w:val="00EE7B6B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71F16"/>
    <w:rsid w:val="00F76BE5"/>
    <w:rsid w:val="00F83D11"/>
    <w:rsid w:val="00F907BE"/>
    <w:rsid w:val="00F921F1"/>
    <w:rsid w:val="00FA5D33"/>
    <w:rsid w:val="00FB127E"/>
    <w:rsid w:val="00FC0804"/>
    <w:rsid w:val="00FC3B6D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tele.soumu.go.jp/resource/e/search/myuse/use0303/1400m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5</Pages>
  <Words>1658</Words>
  <Characters>9452</Characters>
  <Application>Microsoft Office Word</Application>
  <DocSecurity>0</DocSecurity>
  <Lines>78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11088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89</cp:revision>
  <cp:lastPrinted>2000-02-29T10:31:00Z</cp:lastPrinted>
  <dcterms:created xsi:type="dcterms:W3CDTF">2024-10-17T12:20:00Z</dcterms:created>
  <dcterms:modified xsi:type="dcterms:W3CDTF">2025-11-07T06:35:00Z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